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EA8" w:rsidRPr="002423B7" w:rsidRDefault="00A43EA8" w:rsidP="008C3CFE">
      <w:pPr>
        <w:ind w:firstLine="0"/>
        <w:rPr>
          <w:rFonts w:ascii="Tahoma" w:hAnsi="Tahoma" w:cs="Tahoma"/>
          <w:b/>
        </w:rPr>
      </w:pPr>
      <w:r w:rsidRPr="002423B7">
        <w:rPr>
          <w:rFonts w:ascii="Tahoma" w:hAnsi="Tahoma" w:cs="Tahoma"/>
          <w:b/>
        </w:rPr>
        <w:t>Oborová rada OŘP</w:t>
      </w:r>
    </w:p>
    <w:p w:rsidR="00A43EA8" w:rsidRPr="002423B7" w:rsidRDefault="00A43EA8" w:rsidP="008C3CFE">
      <w:pPr>
        <w:ind w:firstLine="0"/>
        <w:rPr>
          <w:rFonts w:ascii="Tahoma" w:hAnsi="Tahoma" w:cs="Tahoma"/>
        </w:rPr>
      </w:pPr>
      <w:r w:rsidRPr="002423B7">
        <w:rPr>
          <w:rFonts w:ascii="Tahoma" w:hAnsi="Tahoma" w:cs="Tahoma"/>
        </w:rPr>
        <w:t>prof. Ing. Ivan Jáč, CSc.</w:t>
      </w:r>
    </w:p>
    <w:p w:rsidR="00A43EA8" w:rsidRPr="002423B7" w:rsidRDefault="00A43EA8" w:rsidP="008C3CFE">
      <w:pPr>
        <w:ind w:firstLine="0"/>
        <w:rPr>
          <w:rFonts w:ascii="Tahoma" w:hAnsi="Tahoma" w:cs="Tahoma"/>
        </w:rPr>
      </w:pPr>
      <w:r w:rsidRPr="002423B7">
        <w:rPr>
          <w:rFonts w:ascii="Tahoma" w:hAnsi="Tahoma" w:cs="Tahoma"/>
        </w:rPr>
        <w:t>prof. Ing. Jiří Kraft, CSc.</w:t>
      </w:r>
    </w:p>
    <w:p w:rsidR="00A43EA8" w:rsidRPr="002423B7" w:rsidRDefault="00A43EA8" w:rsidP="008C3CFE">
      <w:pPr>
        <w:ind w:firstLine="0"/>
        <w:rPr>
          <w:rFonts w:ascii="Tahoma" w:hAnsi="Tahoma" w:cs="Tahoma"/>
        </w:rPr>
      </w:pPr>
      <w:r w:rsidRPr="002423B7">
        <w:rPr>
          <w:rFonts w:ascii="Tahoma" w:hAnsi="Tahoma" w:cs="Tahoma"/>
        </w:rPr>
        <w:t>doc. Ing. Klára Antlová, Ph.D.</w:t>
      </w:r>
    </w:p>
    <w:p w:rsidR="00A43EA8" w:rsidRPr="002423B7" w:rsidRDefault="00A43EA8" w:rsidP="008C3CFE">
      <w:pPr>
        <w:ind w:firstLine="0"/>
        <w:rPr>
          <w:rFonts w:ascii="Tahoma" w:hAnsi="Tahoma" w:cs="Tahoma"/>
        </w:rPr>
      </w:pPr>
      <w:r w:rsidRPr="002423B7">
        <w:rPr>
          <w:rFonts w:ascii="Tahoma" w:hAnsi="Tahoma" w:cs="Tahoma"/>
        </w:rPr>
        <w:t>doc. Dr. Ing. Olga Hasprová</w:t>
      </w:r>
    </w:p>
    <w:p w:rsidR="00A43EA8" w:rsidRPr="002423B7" w:rsidRDefault="00A43EA8" w:rsidP="008C3CFE">
      <w:pPr>
        <w:ind w:firstLine="0"/>
        <w:rPr>
          <w:rFonts w:ascii="Tahoma" w:hAnsi="Tahoma" w:cs="Tahoma"/>
        </w:rPr>
      </w:pPr>
      <w:r w:rsidRPr="002423B7">
        <w:rPr>
          <w:rFonts w:ascii="Tahoma" w:hAnsi="Tahoma" w:cs="Tahoma"/>
        </w:rPr>
        <w:t>doc. Ing. Petra Rydvalová, Ph.D.</w:t>
      </w:r>
    </w:p>
    <w:p w:rsidR="00A43EA8" w:rsidRPr="002423B7" w:rsidRDefault="00A43EA8" w:rsidP="008C3CFE">
      <w:pPr>
        <w:ind w:firstLine="0"/>
        <w:rPr>
          <w:rFonts w:ascii="Tahoma" w:hAnsi="Tahoma" w:cs="Tahoma"/>
        </w:rPr>
      </w:pPr>
      <w:r w:rsidRPr="002423B7">
        <w:rPr>
          <w:rFonts w:ascii="Tahoma" w:hAnsi="Tahoma" w:cs="Tahoma"/>
        </w:rPr>
        <w:t>doc. Ing. Jozefína Simová, Ph.D.</w:t>
      </w:r>
    </w:p>
    <w:p w:rsidR="00A43EA8" w:rsidRPr="002423B7" w:rsidRDefault="00A43EA8" w:rsidP="008C3CFE">
      <w:pPr>
        <w:ind w:firstLine="0"/>
        <w:rPr>
          <w:rFonts w:ascii="Tahoma" w:hAnsi="Tahoma" w:cs="Tahoma"/>
        </w:rPr>
      </w:pPr>
      <w:r w:rsidRPr="002423B7">
        <w:rPr>
          <w:rFonts w:ascii="Tahoma" w:hAnsi="Tahoma" w:cs="Tahoma"/>
        </w:rPr>
        <w:t>doc. Ing. Jan Skrbek, Dr.</w:t>
      </w:r>
    </w:p>
    <w:p w:rsidR="00A43EA8" w:rsidRPr="002423B7" w:rsidRDefault="00A43EA8" w:rsidP="008C3CFE">
      <w:pPr>
        <w:ind w:firstLine="0"/>
        <w:rPr>
          <w:rFonts w:ascii="Tahoma" w:hAnsi="Tahoma" w:cs="Tahoma"/>
        </w:rPr>
      </w:pPr>
      <w:r w:rsidRPr="002423B7">
        <w:rPr>
          <w:rFonts w:ascii="Tahoma" w:hAnsi="Tahoma" w:cs="Tahoma"/>
        </w:rPr>
        <w:t>doc. Ing. Miroslav Žižka, Ph.D.</w:t>
      </w:r>
    </w:p>
    <w:p w:rsidR="00A43EA8" w:rsidRPr="002423B7" w:rsidRDefault="00A43EA8" w:rsidP="008C3CFE">
      <w:pPr>
        <w:pStyle w:val="ListParagraph"/>
        <w:ind w:left="0"/>
        <w:rPr>
          <w:rFonts w:ascii="Tahoma" w:hAnsi="Tahoma" w:cs="Tahoma"/>
        </w:rPr>
      </w:pPr>
    </w:p>
    <w:p w:rsidR="00A43EA8" w:rsidRPr="002423B7" w:rsidRDefault="00A43EA8" w:rsidP="008C3CFE">
      <w:pPr>
        <w:ind w:firstLine="0"/>
        <w:rPr>
          <w:rFonts w:ascii="Tahoma" w:hAnsi="Tahoma" w:cs="Tahoma"/>
        </w:rPr>
      </w:pPr>
      <w:r w:rsidRPr="002423B7">
        <w:rPr>
          <w:rFonts w:ascii="Tahoma" w:hAnsi="Tahoma" w:cs="Tahoma"/>
        </w:rPr>
        <w:t>prof. Ing. Eva Kislingerová, CSc.</w:t>
      </w:r>
    </w:p>
    <w:p w:rsidR="00A43EA8" w:rsidRPr="002423B7" w:rsidRDefault="00A43EA8" w:rsidP="008C3CFE">
      <w:pPr>
        <w:ind w:firstLine="0"/>
        <w:rPr>
          <w:rFonts w:ascii="Tahoma" w:hAnsi="Tahoma" w:cs="Tahoma"/>
        </w:rPr>
      </w:pPr>
      <w:r w:rsidRPr="002423B7">
        <w:rPr>
          <w:rFonts w:ascii="Tahoma" w:hAnsi="Tahoma" w:cs="Tahoma"/>
        </w:rPr>
        <w:t>prof. Dr. Ing. Drahomíra Pavelková</w:t>
      </w:r>
    </w:p>
    <w:p w:rsidR="00A43EA8" w:rsidRPr="002423B7" w:rsidRDefault="00A43EA8" w:rsidP="008C3CFE">
      <w:pPr>
        <w:ind w:firstLine="0"/>
        <w:rPr>
          <w:rFonts w:ascii="Tahoma" w:hAnsi="Tahoma" w:cs="Tahoma"/>
        </w:rPr>
      </w:pPr>
      <w:r w:rsidRPr="002423B7">
        <w:rPr>
          <w:rFonts w:ascii="Tahoma" w:hAnsi="Tahoma" w:cs="Tahoma"/>
        </w:rPr>
        <w:t>prof. Ing. Iva Ritschelová, CSc.</w:t>
      </w:r>
    </w:p>
    <w:p w:rsidR="00A43EA8" w:rsidRPr="002423B7" w:rsidRDefault="00A43EA8" w:rsidP="008C3CFE">
      <w:pPr>
        <w:ind w:firstLine="0"/>
        <w:rPr>
          <w:rFonts w:ascii="Tahoma" w:hAnsi="Tahoma" w:cs="Tahoma"/>
        </w:rPr>
      </w:pPr>
      <w:r w:rsidRPr="002423B7">
        <w:rPr>
          <w:rFonts w:ascii="Tahoma" w:hAnsi="Tahoma" w:cs="Tahoma"/>
        </w:rPr>
        <w:t>doc. Ing. Ladislav Rolínek, Ph.D.</w:t>
      </w:r>
    </w:p>
    <w:p w:rsidR="00A43EA8" w:rsidRPr="002423B7" w:rsidRDefault="00A43EA8" w:rsidP="008C3CFE">
      <w:pPr>
        <w:ind w:firstLine="0"/>
        <w:rPr>
          <w:rFonts w:ascii="Tahoma" w:hAnsi="Tahoma" w:cs="Tahoma"/>
        </w:rPr>
      </w:pPr>
      <w:r w:rsidRPr="002423B7">
        <w:rPr>
          <w:rFonts w:ascii="Tahoma" w:hAnsi="Tahoma" w:cs="Tahoma"/>
        </w:rPr>
        <w:t>doc. Ing. Emil Vacík, Ph.D.</w:t>
      </w:r>
    </w:p>
    <w:p w:rsidR="00A43EA8" w:rsidRPr="002423B7" w:rsidRDefault="00A43EA8" w:rsidP="008C3CFE">
      <w:pPr>
        <w:pStyle w:val="ListParagraph"/>
        <w:ind w:left="0"/>
        <w:rPr>
          <w:rFonts w:ascii="Tahoma" w:hAnsi="Tahoma" w:cs="Tahoma"/>
        </w:rPr>
      </w:pPr>
    </w:p>
    <w:p w:rsidR="00A43EA8" w:rsidRPr="002423B7" w:rsidRDefault="00A43EA8" w:rsidP="008C3CFE">
      <w:pPr>
        <w:ind w:firstLine="0"/>
        <w:rPr>
          <w:rFonts w:ascii="Tahoma" w:hAnsi="Tahoma" w:cs="Tahoma"/>
          <w:b/>
        </w:rPr>
      </w:pPr>
      <w:r w:rsidRPr="002423B7">
        <w:rPr>
          <w:rFonts w:ascii="Tahoma" w:hAnsi="Tahoma" w:cs="Tahoma"/>
          <w:b/>
        </w:rPr>
        <w:t>Oborová rada Pojišťovnictví</w:t>
      </w:r>
    </w:p>
    <w:p w:rsidR="00A43EA8" w:rsidRPr="002423B7" w:rsidRDefault="00A43EA8" w:rsidP="008C3CFE">
      <w:pPr>
        <w:ind w:firstLine="0"/>
        <w:rPr>
          <w:rFonts w:ascii="Tahoma" w:hAnsi="Tahoma" w:cs="Tahoma"/>
        </w:rPr>
      </w:pPr>
      <w:r w:rsidRPr="002423B7">
        <w:rPr>
          <w:rFonts w:ascii="Tahoma" w:hAnsi="Tahoma" w:cs="Tahoma"/>
        </w:rPr>
        <w:t>prof. Ing. Eva Ducháčková, CSc.</w:t>
      </w:r>
    </w:p>
    <w:p w:rsidR="00A43EA8" w:rsidRPr="002423B7" w:rsidRDefault="00A43EA8" w:rsidP="008C3CFE">
      <w:pPr>
        <w:ind w:firstLine="0"/>
        <w:rPr>
          <w:rFonts w:ascii="Tahoma" w:hAnsi="Tahoma" w:cs="Tahoma"/>
        </w:rPr>
      </w:pPr>
      <w:r w:rsidRPr="002423B7">
        <w:rPr>
          <w:rFonts w:ascii="Tahoma" w:hAnsi="Tahoma" w:cs="Tahoma"/>
        </w:rPr>
        <w:t>doc. Ing. Arnošt Böhm, CSc.</w:t>
      </w:r>
      <w:r w:rsidRPr="002423B7">
        <w:rPr>
          <w:rFonts w:ascii="Tahoma" w:hAnsi="Tahoma" w:cs="Tahoma"/>
        </w:rPr>
        <w:tab/>
        <w:t xml:space="preserve">  </w:t>
      </w:r>
    </w:p>
    <w:p w:rsidR="00A43EA8" w:rsidRPr="002423B7" w:rsidRDefault="00A43EA8" w:rsidP="008C3CFE">
      <w:pPr>
        <w:ind w:firstLine="0"/>
        <w:rPr>
          <w:rFonts w:ascii="Tahoma" w:hAnsi="Tahoma" w:cs="Tahoma"/>
        </w:rPr>
      </w:pPr>
      <w:r w:rsidRPr="002423B7">
        <w:rPr>
          <w:rFonts w:ascii="Tahoma" w:hAnsi="Tahoma" w:cs="Tahoma"/>
        </w:rPr>
        <w:t>prof. Ing. Jaroslav Daňhel, CSc.</w:t>
      </w:r>
    </w:p>
    <w:p w:rsidR="00A43EA8" w:rsidRPr="002423B7" w:rsidRDefault="00A43EA8" w:rsidP="008C3CFE">
      <w:pPr>
        <w:ind w:firstLine="0"/>
        <w:rPr>
          <w:rFonts w:ascii="Tahoma" w:hAnsi="Tahoma" w:cs="Tahoma"/>
        </w:rPr>
      </w:pPr>
      <w:r w:rsidRPr="002423B7">
        <w:rPr>
          <w:rFonts w:ascii="Tahoma" w:hAnsi="Tahoma" w:cs="Tahoma"/>
        </w:rPr>
        <w:t xml:space="preserve">prof. Ing. Ladislav Hájek, CSc. </w:t>
      </w:r>
      <w:r w:rsidRPr="002423B7">
        <w:rPr>
          <w:rFonts w:ascii="Tahoma" w:hAnsi="Tahoma" w:cs="Tahoma"/>
        </w:rPr>
        <w:tab/>
      </w:r>
    </w:p>
    <w:p w:rsidR="00A43EA8" w:rsidRPr="002423B7" w:rsidRDefault="00A43EA8" w:rsidP="008C3CFE">
      <w:pPr>
        <w:ind w:firstLine="0"/>
        <w:rPr>
          <w:rFonts w:ascii="Tahoma" w:hAnsi="Tahoma" w:cs="Tahoma"/>
        </w:rPr>
      </w:pPr>
      <w:r w:rsidRPr="002423B7">
        <w:rPr>
          <w:rFonts w:ascii="Tahoma" w:hAnsi="Tahoma" w:cs="Tahoma"/>
        </w:rPr>
        <w:t xml:space="preserve">prof. Ing. Jiří Kraft, CSc. </w:t>
      </w:r>
      <w:r w:rsidRPr="002423B7">
        <w:rPr>
          <w:rFonts w:ascii="Tahoma" w:hAnsi="Tahoma" w:cs="Tahoma"/>
        </w:rPr>
        <w:tab/>
      </w:r>
      <w:r w:rsidRPr="002423B7">
        <w:rPr>
          <w:rFonts w:ascii="Tahoma" w:hAnsi="Tahoma" w:cs="Tahoma"/>
        </w:rPr>
        <w:tab/>
      </w:r>
    </w:p>
    <w:p w:rsidR="00A43EA8" w:rsidRPr="002423B7" w:rsidRDefault="00A43EA8" w:rsidP="008C3CFE">
      <w:pPr>
        <w:ind w:firstLine="0"/>
        <w:rPr>
          <w:rFonts w:ascii="Tahoma" w:hAnsi="Tahoma" w:cs="Tahoma"/>
        </w:rPr>
      </w:pPr>
      <w:r w:rsidRPr="002423B7">
        <w:rPr>
          <w:rFonts w:ascii="Tahoma" w:hAnsi="Tahoma" w:cs="Tahoma"/>
        </w:rPr>
        <w:t xml:space="preserve">doc. RNDr. Jarmila Radová, Ph.D. </w:t>
      </w:r>
      <w:r w:rsidRPr="002423B7">
        <w:rPr>
          <w:rFonts w:ascii="Tahoma" w:hAnsi="Tahoma" w:cs="Tahoma"/>
        </w:rPr>
        <w:tab/>
      </w:r>
    </w:p>
    <w:p w:rsidR="00A43EA8" w:rsidRPr="002423B7" w:rsidRDefault="00A43EA8" w:rsidP="008C3CFE">
      <w:pPr>
        <w:ind w:firstLine="0"/>
        <w:rPr>
          <w:rFonts w:ascii="Tahoma" w:hAnsi="Tahoma" w:cs="Tahoma"/>
        </w:rPr>
      </w:pPr>
      <w:r w:rsidRPr="002423B7">
        <w:rPr>
          <w:rFonts w:ascii="Tahoma" w:hAnsi="Tahoma" w:cs="Tahoma"/>
        </w:rPr>
        <w:t xml:space="preserve">doc. RNDr. Václav Sedláček, CSc. </w:t>
      </w:r>
      <w:r w:rsidRPr="002423B7">
        <w:rPr>
          <w:rFonts w:ascii="Tahoma" w:hAnsi="Tahoma" w:cs="Tahoma"/>
        </w:rPr>
        <w:tab/>
      </w:r>
    </w:p>
    <w:p w:rsidR="00A43EA8" w:rsidRPr="002423B7" w:rsidRDefault="00A43EA8" w:rsidP="008C3CFE">
      <w:pPr>
        <w:ind w:firstLine="0"/>
        <w:rPr>
          <w:rFonts w:ascii="Tahoma" w:hAnsi="Tahoma" w:cs="Tahoma"/>
        </w:rPr>
      </w:pPr>
      <w:r w:rsidRPr="002423B7">
        <w:rPr>
          <w:rFonts w:ascii="Tahoma" w:hAnsi="Tahoma" w:cs="Tahoma"/>
        </w:rPr>
        <w:t>doc. Ing. Václav Urbánek, CSc.</w:t>
      </w:r>
      <w:r w:rsidRPr="002423B7">
        <w:rPr>
          <w:rFonts w:ascii="Tahoma" w:hAnsi="Tahoma" w:cs="Tahoma"/>
        </w:rPr>
        <w:tab/>
      </w:r>
    </w:p>
    <w:p w:rsidR="00A43EA8" w:rsidRPr="002423B7" w:rsidRDefault="00A43EA8" w:rsidP="008C3CFE">
      <w:pPr>
        <w:ind w:firstLine="0"/>
        <w:rPr>
          <w:rFonts w:ascii="Tahoma" w:hAnsi="Tahoma" w:cs="Tahoma"/>
        </w:rPr>
      </w:pPr>
      <w:r w:rsidRPr="002423B7">
        <w:rPr>
          <w:rFonts w:ascii="Tahoma" w:hAnsi="Tahoma" w:cs="Tahoma"/>
        </w:rPr>
        <w:t>doc. Ing. Miroslav Žižka, Ph.D.</w:t>
      </w:r>
    </w:p>
    <w:sectPr w:rsidR="00A43EA8" w:rsidRPr="002423B7" w:rsidSect="00E71F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3CFE"/>
    <w:rsid w:val="0007298D"/>
    <w:rsid w:val="00097852"/>
    <w:rsid w:val="000B0C71"/>
    <w:rsid w:val="000B234D"/>
    <w:rsid w:val="002423B7"/>
    <w:rsid w:val="002B1710"/>
    <w:rsid w:val="00347ED1"/>
    <w:rsid w:val="007B260D"/>
    <w:rsid w:val="00890F45"/>
    <w:rsid w:val="008C3CFE"/>
    <w:rsid w:val="00A43EA8"/>
    <w:rsid w:val="00A7232A"/>
    <w:rsid w:val="00B76BC3"/>
    <w:rsid w:val="00C65DEA"/>
    <w:rsid w:val="00D052A0"/>
    <w:rsid w:val="00DA5B2A"/>
    <w:rsid w:val="00E571B6"/>
    <w:rsid w:val="00E71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CFE"/>
    <w:pPr>
      <w:spacing w:line="360" w:lineRule="auto"/>
      <w:ind w:firstLine="720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C3C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107</Words>
  <Characters>636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Oborová rada OŘP</dc:title>
  <dc:subject/>
  <dc:creator>SERVER</dc:creator>
  <cp:keywords/>
  <dc:description/>
  <cp:lastModifiedBy>Martina Burianová</cp:lastModifiedBy>
  <cp:revision>3</cp:revision>
  <dcterms:created xsi:type="dcterms:W3CDTF">2012-11-08T10:06:00Z</dcterms:created>
  <dcterms:modified xsi:type="dcterms:W3CDTF">2012-11-12T07:32:00Z</dcterms:modified>
</cp:coreProperties>
</file>